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157E7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JONES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3E621BF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Turner.</w:t>
      </w:r>
    </w:p>
    <w:p w14:paraId="7EA95448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133B54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D7D205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James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Pieres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Croydon(q.v.).</w:t>
      </w:r>
    </w:p>
    <w:p w14:paraId="07A0CEC1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F2879C9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D4EC4A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9798550" w14:textId="77777777" w:rsidR="000523C5" w:rsidRDefault="000523C5" w:rsidP="000523C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April 2021</w:t>
      </w:r>
    </w:p>
    <w:p w14:paraId="7C60F2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38484" w14:textId="77777777" w:rsidR="000523C5" w:rsidRDefault="000523C5" w:rsidP="009139A6">
      <w:r>
        <w:separator/>
      </w:r>
    </w:p>
  </w:endnote>
  <w:endnote w:type="continuationSeparator" w:id="0">
    <w:p w14:paraId="2579021D" w14:textId="77777777" w:rsidR="000523C5" w:rsidRDefault="000523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AD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F77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198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5713" w14:textId="77777777" w:rsidR="000523C5" w:rsidRDefault="000523C5" w:rsidP="009139A6">
      <w:r>
        <w:separator/>
      </w:r>
    </w:p>
  </w:footnote>
  <w:footnote w:type="continuationSeparator" w:id="0">
    <w:p w14:paraId="30885FA2" w14:textId="77777777" w:rsidR="000523C5" w:rsidRDefault="000523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48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9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5E6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3C5"/>
    <w:rsid w:val="000523C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E53EA"/>
  <w15:chartTrackingRefBased/>
  <w15:docId w15:val="{3B0E6862-983D-47F5-8533-BAE5940B9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523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2021-05-04T11:34:00Z</dcterms:created>
  <dcterms:modified xsi:type="dcterms:W3CDTF">2021-05-04T11:35:00Z</dcterms:modified>
</cp:coreProperties>
</file>